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13CE885A" w:rsidR="00041482" w:rsidRPr="00AC42B0" w:rsidRDefault="00EF037D" w:rsidP="00EF0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211"/>
        </w:tabs>
        <w:spacing w:after="1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041482"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77777C6E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2B46FF">
        <w:t>12</w:t>
      </w:r>
      <w:r>
        <w:t>/202</w:t>
      </w:r>
      <w:r w:rsidR="004321EA">
        <w:t>5</w:t>
      </w:r>
      <w:r>
        <w:t xml:space="preserve">, </w:t>
      </w:r>
      <w:r w:rsidRPr="00AC42B0">
        <w:t xml:space="preserve">katerega predmet je </w:t>
      </w:r>
      <w:r w:rsidR="005F4C3C">
        <w:t>»</w:t>
      </w:r>
      <w:r w:rsidR="002B46FF" w:rsidRPr="002B46FF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47F5945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</w:t>
      </w:r>
      <w:r w:rsidR="00C95870">
        <w:rPr>
          <w:i/>
          <w:iCs/>
        </w:rPr>
        <w:t>vpisani</w:t>
      </w:r>
      <w:r w:rsidRPr="00DC06FB">
        <w:rPr>
          <w:i/>
          <w:iCs/>
        </w:rPr>
        <w:t xml:space="preserve"> na največ dve decimalni mesti. Vsi preračuni se morajo opraviti s števili, ki so </w:t>
      </w:r>
      <w:r w:rsidR="00C95870">
        <w:rPr>
          <w:i/>
          <w:iCs/>
        </w:rPr>
        <w:t>vpisana</w:t>
      </w:r>
      <w:r w:rsidRPr="00DC06FB">
        <w:rPr>
          <w:i/>
          <w:iCs/>
        </w:rPr>
        <w:t xml:space="preserve">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29AC" w14:textId="77777777" w:rsidR="002737D3" w:rsidRDefault="002737D3">
      <w:r>
        <w:separator/>
      </w:r>
    </w:p>
  </w:endnote>
  <w:endnote w:type="continuationSeparator" w:id="0">
    <w:p w14:paraId="614525DA" w14:textId="77777777" w:rsidR="002737D3" w:rsidRDefault="0027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53CB0" w14:textId="77777777" w:rsidR="002737D3" w:rsidRDefault="002737D3">
      <w:bookmarkStart w:id="0" w:name="_Hlk149024485"/>
      <w:bookmarkEnd w:id="0"/>
      <w:r>
        <w:separator/>
      </w:r>
    </w:p>
  </w:footnote>
  <w:footnote w:type="continuationSeparator" w:id="0">
    <w:p w14:paraId="0B731080" w14:textId="77777777" w:rsidR="002737D3" w:rsidRDefault="002737D3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0C8A9C56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150A5628" w:rsidR="00B745D6" w:rsidRPr="008F3500" w:rsidRDefault="00B745D6" w:rsidP="00E5123B">
    <w:pPr>
      <w:tabs>
        <w:tab w:val="left" w:pos="5730"/>
      </w:tabs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09D657C5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2358A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  <w:r w:rsidR="00E5123B">
      <w:rPr>
        <w:rFonts w:ascii="Republika" w:hAnsi="Republika"/>
      </w:rPr>
      <w:tab/>
    </w:r>
  </w:p>
  <w:p w14:paraId="06E8EFF5" w14:textId="36A30B4B" w:rsidR="00B745D6" w:rsidRPr="008A4089" w:rsidRDefault="00E5123B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1312" behindDoc="0" locked="0" layoutInCell="1" allowOverlap="1" wp14:anchorId="12591A9E" wp14:editId="1F774F20">
          <wp:simplePos x="0" y="0"/>
          <wp:positionH relativeFrom="margin">
            <wp:posOffset>3510915</wp:posOffset>
          </wp:positionH>
          <wp:positionV relativeFrom="margin">
            <wp:posOffset>-1068070</wp:posOffset>
          </wp:positionV>
          <wp:extent cx="1800225" cy="619125"/>
          <wp:effectExtent l="0" t="0" r="9525" b="952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18002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8A4089">
      <w:rPr>
        <w:rFonts w:ascii="Republika" w:hAnsi="Republika"/>
        <w:b/>
        <w:caps/>
      </w:rPr>
      <w:t xml:space="preserve">MinIstrstvo </w:t>
    </w:r>
    <w:r w:rsidR="00B745D6">
      <w:rPr>
        <w:rFonts w:ascii="Republika" w:hAnsi="Republika"/>
        <w:b/>
        <w:caps/>
      </w:rPr>
      <w:t>ZA KOHEZIJO IN REGIONALNI RAZVOJ</w:t>
    </w:r>
  </w:p>
  <w:p w14:paraId="2FE002AE" w14:textId="4CDC5D27" w:rsidR="00E5123B" w:rsidRDefault="00E5123B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3155A217" w14:textId="5AE4CF45" w:rsidR="00E5123B" w:rsidRDefault="00E5123B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E3AB4B7" w14:textId="7A0AC09F" w:rsidR="00E5123B" w:rsidRPr="00E5123B" w:rsidRDefault="00E5123B" w:rsidP="00E5123B">
    <w:pPr>
      <w:pStyle w:val="Glava"/>
      <w:tabs>
        <w:tab w:val="clear" w:pos="4320"/>
        <w:tab w:val="clear" w:pos="8640"/>
        <w:tab w:val="left" w:pos="3450"/>
      </w:tabs>
      <w:spacing w:after="120" w:line="240" w:lineRule="exact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2E52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386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37D3"/>
    <w:rsid w:val="00282020"/>
    <w:rsid w:val="00295C1C"/>
    <w:rsid w:val="00295C88"/>
    <w:rsid w:val="002A3807"/>
    <w:rsid w:val="002A7499"/>
    <w:rsid w:val="002B251E"/>
    <w:rsid w:val="002B4118"/>
    <w:rsid w:val="002B46FF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935A6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321EA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6C71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F3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5870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279C1"/>
    <w:rsid w:val="00E376DB"/>
    <w:rsid w:val="00E44978"/>
    <w:rsid w:val="00E45178"/>
    <w:rsid w:val="00E45E0E"/>
    <w:rsid w:val="00E50CB5"/>
    <w:rsid w:val="00E5123B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17A7"/>
    <w:rsid w:val="00EC64EB"/>
    <w:rsid w:val="00ED5F76"/>
    <w:rsid w:val="00ED6763"/>
    <w:rsid w:val="00EF037D"/>
    <w:rsid w:val="00EF7E59"/>
    <w:rsid w:val="00F02861"/>
    <w:rsid w:val="00F07735"/>
    <w:rsid w:val="00F203B3"/>
    <w:rsid w:val="00F23D07"/>
    <w:rsid w:val="00F23D74"/>
    <w:rsid w:val="00F240BB"/>
    <w:rsid w:val="00F3155E"/>
    <w:rsid w:val="00F41AEA"/>
    <w:rsid w:val="00F44842"/>
    <w:rsid w:val="00F457BF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31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1084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94</cp:revision>
  <cp:lastPrinted>2014-11-11T11:21:00Z</cp:lastPrinted>
  <dcterms:created xsi:type="dcterms:W3CDTF">2023-07-13T12:48:00Z</dcterms:created>
  <dcterms:modified xsi:type="dcterms:W3CDTF">2025-06-06T10:58:00Z</dcterms:modified>
</cp:coreProperties>
</file>